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04B18" w:rsidRDefault="00144C83" w:rsidP="0080430B">
      <w:bookmarkStart w:id="0" w:name="_GoBack"/>
      <w:bookmarkEnd w:id="0"/>
      <w:r w:rsidRPr="00D87504">
        <w:rPr>
          <w:b/>
          <w:noProof/>
          <w:color w:val="FFFFFF" w:themeColor="background1"/>
        </w:rPr>
        <w:drawing>
          <wp:anchor distT="0" distB="0" distL="114300" distR="114300" simplePos="0" relativeHeight="251664384" behindDoc="0" locked="0" layoutInCell="1" allowOverlap="1" wp14:anchorId="5DB902EA" wp14:editId="1DB1ACF1">
            <wp:simplePos x="0" y="0"/>
            <wp:positionH relativeFrom="column">
              <wp:posOffset>2222500</wp:posOffset>
            </wp:positionH>
            <wp:positionV relativeFrom="paragraph">
              <wp:posOffset>6883400</wp:posOffset>
            </wp:positionV>
            <wp:extent cx="2687171" cy="419100"/>
            <wp:effectExtent l="0" t="0" r="5715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7171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87504">
        <w:rPr>
          <w:b/>
          <w:noProof/>
          <w:color w:val="FFFFFF" w:themeColor="background1"/>
        </w:rPr>
        <w:drawing>
          <wp:anchor distT="0" distB="0" distL="114300" distR="114300" simplePos="0" relativeHeight="251662336" behindDoc="0" locked="0" layoutInCell="1" allowOverlap="1" wp14:anchorId="2CD75036">
            <wp:simplePos x="0" y="0"/>
            <wp:positionH relativeFrom="column">
              <wp:posOffset>7251700</wp:posOffset>
            </wp:positionH>
            <wp:positionV relativeFrom="paragraph">
              <wp:posOffset>6883400</wp:posOffset>
            </wp:positionV>
            <wp:extent cx="2687171" cy="419100"/>
            <wp:effectExtent l="0" t="0" r="5715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7171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750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B5FFC9" wp14:editId="3E2280A9">
                <wp:simplePos x="0" y="0"/>
                <wp:positionH relativeFrom="column">
                  <wp:posOffset>5435600</wp:posOffset>
                </wp:positionH>
                <wp:positionV relativeFrom="paragraph">
                  <wp:posOffset>1358900</wp:posOffset>
                </wp:positionV>
                <wp:extent cx="4140200" cy="60071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0200" cy="6007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391A00" w:rsidRDefault="00391A00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391A00" w:rsidRDefault="00391A00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President &amp; Mrs. Ray L. Watts</w:t>
                            </w:r>
                          </w:p>
                          <w:p w:rsidR="0080430B" w:rsidRPr="00D87504" w:rsidRDefault="0080430B" w:rsidP="000310B6">
                            <w:pPr>
                              <w:pStyle w:val="BasicParagraph"/>
                              <w:spacing w:line="60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The University of Alabama at Birmingham</w:t>
                            </w:r>
                          </w:p>
                          <w:p w:rsidR="0080430B" w:rsidRPr="00D87504" w:rsidRDefault="0080430B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invite you to attend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 donor Appreciation Reception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To thank you for your generous support of 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The University of Alabama at Birmingham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Wednesday, November 29, 2018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6:00pm - 8:00 pm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UAB Woodward House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4101 Altamont Road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Please reply to 205.975.0756 </w:t>
                            </w: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or uabevents@uab.edu</w:t>
                            </w:r>
                          </w:p>
                          <w:p w:rsidR="0080430B" w:rsidRPr="00D87504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45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Default="0080430B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87504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Business attire  |  valet parking available</w:t>
                            </w:r>
                          </w:p>
                          <w:p w:rsidR="00D87504" w:rsidRDefault="00D87504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Pr="00D87504" w:rsidRDefault="00D87504" w:rsidP="0080430B">
                            <w:pPr>
                              <w:spacing w:line="360" w:lineRule="auto"/>
                              <w:jc w:val="right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B5FFC9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28pt;margin-top:107pt;width:326pt;height:47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" filled="f" stroked="f" strokeweight=".5pt">
                <v:textbox>
                  <w:txbxContent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391A00" w:rsidRDefault="00391A00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391A00" w:rsidRDefault="00391A00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President &amp; Mrs. Ray L. Watts</w:t>
                      </w:r>
                    </w:p>
                    <w:p w:rsidR="0080430B" w:rsidRPr="00D87504" w:rsidRDefault="0080430B" w:rsidP="000310B6">
                      <w:pPr>
                        <w:pStyle w:val="BasicParagraph"/>
                        <w:spacing w:line="60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The University of Alabama at Birmingham</w:t>
                      </w:r>
                    </w:p>
                    <w:p w:rsidR="0080430B" w:rsidRPr="00D87504" w:rsidRDefault="0080430B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invite you to attend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D87504" w:rsidRDefault="0080430B" w:rsidP="0080430B">
                      <w:pPr>
                        <w:pStyle w:val="BasicParagraph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 donor Appreciation Reception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To thank you for your generous support of 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The University of Alabama at Birmingham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Wednesday, November 29, 2018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6:00pm - 8:00 pm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UAB Woodward House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4101 Altamont Road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Please reply to 205.975.0756 </w:t>
                      </w:r>
                      <w:r w:rsidRPr="00D87504"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or uabevents@uab.edu</w:t>
                      </w:r>
                    </w:p>
                    <w:p w:rsidR="0080430B" w:rsidRPr="00D87504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45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Default="0080430B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87504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Business attire  |  valet parking available</w:t>
                      </w:r>
                    </w:p>
                    <w:p w:rsidR="00D87504" w:rsidRDefault="00D87504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Pr="00D87504" w:rsidRDefault="00D87504" w:rsidP="0080430B">
                      <w:pPr>
                        <w:spacing w:line="360" w:lineRule="auto"/>
                        <w:jc w:val="right"/>
                        <w:rPr>
                          <w:b/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750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558800</wp:posOffset>
                </wp:positionH>
                <wp:positionV relativeFrom="paragraph">
                  <wp:posOffset>749300</wp:posOffset>
                </wp:positionV>
                <wp:extent cx="4140200" cy="661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0200" cy="661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391A00" w:rsidRDefault="00391A00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391A00" w:rsidRDefault="00391A00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President &amp; Mrs. Ray L. Watts</w:t>
                            </w:r>
                          </w:p>
                          <w:p w:rsidR="0080430B" w:rsidRPr="0080430B" w:rsidRDefault="0080430B" w:rsidP="000310B6">
                            <w:pPr>
                              <w:pStyle w:val="BasicParagraph"/>
                              <w:spacing w:line="60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The University of Alabama at Birmingham</w:t>
                            </w:r>
                          </w:p>
                          <w:p w:rsidR="0080430B" w:rsidRPr="0080430B" w:rsidRDefault="0080430B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invite you to attend</w:t>
                            </w: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 donor Appreciation Reception</w:t>
                            </w: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To thank you for your generous support of </w:t>
                            </w: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The University of Alabama at Birmingham</w:t>
                            </w:r>
                          </w:p>
                          <w:p w:rsid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Wednesday, November 29, 2018</w:t>
                            </w: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6:00pm - 8:00 pm</w:t>
                            </w: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UAB Woodward House</w:t>
                            </w: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4101 Altamont Road</w:t>
                            </w: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Please reply to 205.975.0756 </w:t>
                            </w: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or uabevents@uab.edu</w:t>
                            </w:r>
                          </w:p>
                          <w:p w:rsidR="0080430B" w:rsidRPr="0080430B" w:rsidRDefault="0080430B" w:rsidP="0080430B">
                            <w:pPr>
                              <w:pStyle w:val="BasicParagraph"/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45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80430B" w:rsidRDefault="0080430B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30B"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Business attire  |  valet parking available</w:t>
                            </w:r>
                          </w:p>
                          <w:p w:rsidR="00D87504" w:rsidRDefault="00D87504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Default="00D87504" w:rsidP="0080430B">
                            <w:pPr>
                              <w:spacing w:line="360" w:lineRule="auto"/>
                              <w:jc w:val="right"/>
                              <w:rPr>
                                <w:rFonts w:ascii="Palatino" w:hAnsi="Palatino" w:cs="Palatino"/>
                                <w:b/>
                                <w:bCs/>
                                <w:caps/>
                                <w:color w:val="FFFFFF" w:themeColor="background1"/>
                                <w:spacing w:val="32"/>
                                <w:sz w:val="18"/>
                                <w:szCs w:val="1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D87504" w:rsidRPr="0080430B" w:rsidRDefault="00D87504" w:rsidP="0080430B">
                            <w:pPr>
                              <w:spacing w:line="360" w:lineRule="auto"/>
                              <w:jc w:val="right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44pt;margin-top:59pt;width:326pt;height:5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" filled="f" stroked="f" strokeweight=".5pt">
                <v:textbox>
                  <w:txbxContent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391A00" w:rsidRDefault="00391A00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391A00" w:rsidRDefault="00391A00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President &amp; Mrs. Ray L. Watts</w:t>
                      </w:r>
                    </w:p>
                    <w:p w:rsidR="0080430B" w:rsidRPr="0080430B" w:rsidRDefault="0080430B" w:rsidP="000310B6">
                      <w:pPr>
                        <w:pStyle w:val="BasicParagraph"/>
                        <w:spacing w:line="60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The University of Alabama at Birmingham</w:t>
                      </w:r>
                    </w:p>
                    <w:p w:rsidR="0080430B" w:rsidRPr="0080430B" w:rsidRDefault="0080430B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invite you to attend</w:t>
                      </w:r>
                    </w:p>
                    <w:p w:rsidR="0080430B" w:rsidRPr="0080430B" w:rsidRDefault="0080430B" w:rsidP="0080430B">
                      <w:pPr>
                        <w:pStyle w:val="BasicParagraph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80430B" w:rsidRDefault="0080430B" w:rsidP="0080430B">
                      <w:pPr>
                        <w:pStyle w:val="BasicParagraph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 donor Appreciation Reception</w:t>
                      </w:r>
                    </w:p>
                    <w:p w:rsidR="0080430B" w:rsidRPr="0080430B" w:rsidRDefault="0080430B" w:rsidP="0080430B">
                      <w:pPr>
                        <w:pStyle w:val="BasicParagraph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To thank you for your generous support of </w:t>
                      </w: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The University of Alabama at Birmingham</w:t>
                      </w:r>
                    </w:p>
                    <w:p w:rsid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Wednesday, November 29, 2018</w:t>
                      </w: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6:00pm - 8:00 pm</w:t>
                      </w: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UAB Woodward House</w:t>
                      </w: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4101 Altamont Road</w:t>
                      </w: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Please reply to 205.975.0756 </w:t>
                      </w:r>
                      <w:r w:rsidRPr="0080430B">
                        <w:rPr>
                          <w:rFonts w:ascii="Palatino" w:hAnsi="Palatino" w:cs="Palatino"/>
                          <w:b/>
                          <w:bC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or uabevents@uab.edu</w:t>
                      </w:r>
                    </w:p>
                    <w:p w:rsidR="0080430B" w:rsidRPr="0080430B" w:rsidRDefault="0080430B" w:rsidP="0080430B">
                      <w:pPr>
                        <w:pStyle w:val="BasicParagraph"/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45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80430B" w:rsidRDefault="0080430B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0430B"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Business attire  |  valet parking available</w:t>
                      </w:r>
                    </w:p>
                    <w:p w:rsidR="00D87504" w:rsidRDefault="00D87504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Default="00D87504" w:rsidP="0080430B">
                      <w:pPr>
                        <w:spacing w:line="360" w:lineRule="auto"/>
                        <w:jc w:val="right"/>
                        <w:rPr>
                          <w:rFonts w:ascii="Palatino" w:hAnsi="Palatino" w:cs="Palatino"/>
                          <w:b/>
                          <w:bCs/>
                          <w:caps/>
                          <w:color w:val="FFFFFF" w:themeColor="background1"/>
                          <w:spacing w:val="32"/>
                          <w:sz w:val="18"/>
                          <w:szCs w:val="1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D87504" w:rsidRPr="0080430B" w:rsidRDefault="00D87504" w:rsidP="0080430B">
                      <w:pPr>
                        <w:spacing w:line="360" w:lineRule="auto"/>
                        <w:jc w:val="right"/>
                        <w:rPr>
                          <w:b/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7504">
        <w:rPr>
          <w:noProof/>
        </w:rPr>
        <w:drawing>
          <wp:inline distT="0" distB="0" distL="0" distR="0">
            <wp:extent cx="10058400" cy="777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norInviteTemplate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04B18" w:rsidSect="0080430B"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Minion Pro">
    <w:panose1 w:val="020B0604020202020204"/>
    <w:charset w:val="00"/>
    <w:family w:val="roman"/>
    <w:pitch w:val="variable"/>
    <w:sig w:usb0="E00002AF" w:usb1="5000E07B" w:usb2="00000000" w:usb3="00000000" w:csb0="0000019F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2527"/>
    <w:rsid w:val="000310B6"/>
    <w:rsid w:val="00144C83"/>
    <w:rsid w:val="002A1B34"/>
    <w:rsid w:val="00391A00"/>
    <w:rsid w:val="00404B18"/>
    <w:rsid w:val="00430D9E"/>
    <w:rsid w:val="004727B9"/>
    <w:rsid w:val="006D2527"/>
    <w:rsid w:val="0080430B"/>
    <w:rsid w:val="00D87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2767"/>
  <w15:chartTrackingRefBased/>
  <w15:docId w15:val="{057A4434-015D-B24F-A0E6-EB18EA2882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80430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karri/Downloads/DonorInvitationTemplate2%20(1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DonorInvitationTemplate2 (1).dotx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Bentley, Karri</dc:creator>
  <cp:keywords/>
  <dc:description/>
  <cp:lastModifiedBy>Neal, Karri</cp:lastModifiedBy>
  <cp:revision>1</cp:revision>
  <cp:lastPrinted>2018-09-17T18:42:00Z</cp:lastPrinted>
  <dcterms:created xsi:type="dcterms:W3CDTF">2018-12-05T23:12:00Z</dcterms:created>
  <dcterms:modified xsi:type="dcterms:W3CDTF">2018-12-05T23:12:00Z</dcterms:modified>
</cp:coreProperties>
</file>